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951C5" w14:textId="77777777" w:rsidR="000A3B01" w:rsidRDefault="000A3B01" w:rsidP="000A3B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B02C4EA" w14:textId="77777777" w:rsidR="000A3B01" w:rsidRDefault="000A3B01" w:rsidP="000A3B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491063" w14:textId="77777777" w:rsidR="000A3B01" w:rsidRDefault="000A3B01" w:rsidP="000A3B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067577" w14:textId="77777777" w:rsidR="000A3B01" w:rsidRDefault="000A3B01" w:rsidP="000A3B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Dorchester, Dorset,</w:t>
      </w:r>
    </w:p>
    <w:p w14:paraId="6CD5255A" w14:textId="77777777" w:rsidR="000A3B01" w:rsidRDefault="000A3B01" w:rsidP="000A3B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Elizabeth Percy, Countess of Northumberland.</w:t>
      </w:r>
    </w:p>
    <w:p w14:paraId="4806E6B4" w14:textId="77777777" w:rsidR="000A3B01" w:rsidRDefault="000A3B01" w:rsidP="000A3B01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BCD6EB7" w14:textId="77777777" w:rsidR="000A3B01" w:rsidRDefault="000A3B01" w:rsidP="000A3B01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p.28)</w:t>
      </w:r>
    </w:p>
    <w:p w14:paraId="231D4ED4" w14:textId="77777777" w:rsidR="000A3B01" w:rsidRDefault="000A3B01" w:rsidP="000A3B0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665E785" w14:textId="77777777" w:rsidR="000A3B01" w:rsidRDefault="000A3B01" w:rsidP="000A3B0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E6F9E3F" w14:textId="77777777" w:rsidR="000A3B01" w:rsidRPr="007468BF" w:rsidRDefault="000A3B01" w:rsidP="000A3B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February 2022</w:t>
      </w:r>
    </w:p>
    <w:p w14:paraId="1C4FCCD0" w14:textId="1B16DB4A" w:rsidR="00BA00AB" w:rsidRPr="000A3B0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A3B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2F76A" w14:textId="77777777" w:rsidR="000A3B01" w:rsidRDefault="000A3B01" w:rsidP="009139A6">
      <w:r>
        <w:separator/>
      </w:r>
    </w:p>
  </w:endnote>
  <w:endnote w:type="continuationSeparator" w:id="0">
    <w:p w14:paraId="05C7739E" w14:textId="77777777" w:rsidR="000A3B01" w:rsidRDefault="000A3B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7D5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7040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48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1095A" w14:textId="77777777" w:rsidR="000A3B01" w:rsidRDefault="000A3B01" w:rsidP="009139A6">
      <w:r>
        <w:separator/>
      </w:r>
    </w:p>
  </w:footnote>
  <w:footnote w:type="continuationSeparator" w:id="0">
    <w:p w14:paraId="78DF0AD7" w14:textId="77777777" w:rsidR="000A3B01" w:rsidRDefault="000A3B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640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38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537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B01"/>
    <w:rsid w:val="000666E0"/>
    <w:rsid w:val="000A3B0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8084B"/>
  <w15:chartTrackingRefBased/>
  <w15:docId w15:val="{77446F60-41B3-4551-9107-B5D1B720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2022-02-17T15:48:00Z</dcterms:created>
  <dcterms:modified xsi:type="dcterms:W3CDTF">2022-02-17T15:49:00Z</dcterms:modified>
</cp:coreProperties>
</file>